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46E" w:rsidRPr="00D93C40" w:rsidRDefault="009A646E" w:rsidP="009A64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  <w:u w:val="single"/>
        </w:rPr>
        <w:t>John MELL, the elder</w:t>
      </w:r>
      <w:r w:rsidRPr="00D93C40">
        <w:rPr>
          <w:rFonts w:ascii="Times New Roman" w:hAnsi="Times New Roman" w:cs="Times New Roman"/>
          <w:sz w:val="24"/>
          <w:szCs w:val="24"/>
        </w:rPr>
        <w:t xml:space="preserve">      (fl.1501-2)</w:t>
      </w:r>
    </w:p>
    <w:p w:rsidR="009A646E" w:rsidRPr="00D93C40" w:rsidRDefault="009A646E" w:rsidP="009A64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>of Smarden, Kent.</w:t>
      </w:r>
    </w:p>
    <w:p w:rsidR="009A646E" w:rsidRPr="00D93C40" w:rsidRDefault="009A646E" w:rsidP="009A64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46E" w:rsidRPr="00D93C40" w:rsidRDefault="009A646E" w:rsidP="009A64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46E" w:rsidRPr="00D93C40" w:rsidRDefault="009A646E" w:rsidP="009A64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 xml:space="preserve">         1501-2</w:t>
      </w:r>
      <w:r w:rsidRPr="00D93C40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9A646E" w:rsidRPr="00D93C40" w:rsidRDefault="009A646E" w:rsidP="009A64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46E" w:rsidRPr="00D93C40" w:rsidRDefault="009A646E" w:rsidP="009A64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46E" w:rsidRPr="00D93C40" w:rsidRDefault="009A646E" w:rsidP="009A64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46E" w:rsidRDefault="009A646E" w:rsidP="00564E3C">
      <w:pPr>
        <w:spacing w:after="0" w:line="240" w:lineRule="auto"/>
      </w:pPr>
      <w:r>
        <w:separator/>
      </w:r>
    </w:p>
  </w:endnote>
  <w:endnote w:type="continuationSeparator" w:id="0">
    <w:p w:rsidR="009A646E" w:rsidRDefault="009A646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646E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46E" w:rsidRDefault="009A646E" w:rsidP="00564E3C">
      <w:pPr>
        <w:spacing w:after="0" w:line="240" w:lineRule="auto"/>
      </w:pPr>
      <w:r>
        <w:separator/>
      </w:r>
    </w:p>
  </w:footnote>
  <w:footnote w:type="continuationSeparator" w:id="0">
    <w:p w:rsidR="009A646E" w:rsidRDefault="009A646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46E"/>
    <w:rsid w:val="00372DC6"/>
    <w:rsid w:val="00564E3C"/>
    <w:rsid w:val="0064591D"/>
    <w:rsid w:val="009A646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5878E5-5620-4AB5-A653-F19A8FA3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2015-12-21T22:25:00Z</dcterms:created>
  <dcterms:modified xsi:type="dcterms:W3CDTF">2015-12-21T22:25:00Z</dcterms:modified>
</cp:coreProperties>
</file>